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1A1265F7"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D7303F">
        <w:t>5</w:t>
      </w:r>
      <w:r w:rsidRPr="00CE0424">
        <w:tab/>
      </w:r>
      <w:r w:rsidRPr="00CE0424">
        <w:rPr>
          <w:sz w:val="32"/>
          <w:szCs w:val="32"/>
        </w:rPr>
        <w:t>R2-</w:t>
      </w:r>
      <w:r w:rsidR="00834B6A">
        <w:rPr>
          <w:sz w:val="32"/>
          <w:szCs w:val="32"/>
        </w:rPr>
        <w:t>1900695</w:t>
      </w:r>
    </w:p>
    <w:p w14:paraId="7DB6566F" w14:textId="1FC5FDD6" w:rsidR="002851E6" w:rsidRDefault="00D7303F" w:rsidP="002851E6">
      <w:pPr>
        <w:pStyle w:val="3GPPHeader"/>
      </w:pPr>
      <w:bookmarkStart w:id="0" w:name="_Hlk532304374"/>
      <w:r>
        <w:t>Athens, Greece</w:t>
      </w:r>
      <w:r w:rsidR="00E633B6" w:rsidRPr="00E633B6">
        <w:t xml:space="preserve">, </w:t>
      </w:r>
      <w:r>
        <w:t>25</w:t>
      </w:r>
      <w:r w:rsidRPr="00D7303F">
        <w:rPr>
          <w:vertAlign w:val="superscript"/>
        </w:rPr>
        <w:t>th</w:t>
      </w:r>
      <w:r>
        <w:t xml:space="preserve"> February</w:t>
      </w:r>
      <w:r w:rsidR="00E633B6" w:rsidRPr="00E633B6">
        <w:t xml:space="preserve"> – </w:t>
      </w:r>
      <w:r>
        <w:t>1</w:t>
      </w:r>
      <w:r w:rsidRPr="00D7303F">
        <w:rPr>
          <w:vertAlign w:val="superscript"/>
        </w:rPr>
        <w:t>st</w:t>
      </w:r>
      <w:r>
        <w:t xml:space="preserve"> March 2019</w:t>
      </w:r>
    </w:p>
    <w:bookmarkEnd w:id="0"/>
    <w:p w14:paraId="7BCAEB46" w14:textId="77777777" w:rsidR="00E633B6" w:rsidRPr="00CE0424" w:rsidRDefault="00E633B6" w:rsidP="002851E6">
      <w:pPr>
        <w:pStyle w:val="3GPPHeader"/>
      </w:pPr>
    </w:p>
    <w:p w14:paraId="571EEBB1" w14:textId="5FFDDF51" w:rsidR="002851E6" w:rsidRPr="00140540" w:rsidRDefault="002851E6" w:rsidP="002851E6">
      <w:pPr>
        <w:pStyle w:val="3GPPHeader"/>
        <w:rPr>
          <w:sz w:val="22"/>
          <w:lang w:val="en-US"/>
        </w:rPr>
      </w:pPr>
      <w:r w:rsidRPr="00140540">
        <w:rPr>
          <w:sz w:val="22"/>
          <w:lang w:val="en-US"/>
        </w:rPr>
        <w:t>Agenda Item:</w:t>
      </w:r>
      <w:r w:rsidRPr="00140540">
        <w:rPr>
          <w:sz w:val="22"/>
          <w:lang w:val="en-US"/>
        </w:rPr>
        <w:tab/>
      </w:r>
      <w:r w:rsidR="00834B6A" w:rsidRPr="00140540">
        <w:rPr>
          <w:sz w:val="22"/>
          <w:lang w:val="en-US"/>
        </w:rPr>
        <w:t>11.10.4</w:t>
      </w:r>
    </w:p>
    <w:p w14:paraId="5DAA27F0" w14:textId="5F8B2394" w:rsidR="00E90E49" w:rsidRPr="002851E6" w:rsidRDefault="002851E6" w:rsidP="00F64C2B">
      <w:pPr>
        <w:pStyle w:val="3GPPHeader"/>
        <w:rPr>
          <w:sz w:val="22"/>
        </w:rPr>
      </w:pPr>
      <w:r>
        <w:rPr>
          <w:sz w:val="22"/>
        </w:rPr>
        <w:t>Source:</w:t>
      </w:r>
      <w:r w:rsidRPr="00CE0424">
        <w:rPr>
          <w:sz w:val="22"/>
        </w:rPr>
        <w:tab/>
        <w:t>Ericsson</w:t>
      </w:r>
      <w:bookmarkStart w:id="1" w:name="_GoBack"/>
      <w:bookmarkEnd w:id="1"/>
    </w:p>
    <w:p w14:paraId="63CB047E" w14:textId="1A3BAABD"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062687">
        <w:rPr>
          <w:sz w:val="22"/>
          <w:szCs w:val="22"/>
        </w:rPr>
        <w:t>Configuring or r</w:t>
      </w:r>
      <w:r w:rsidR="00B05129">
        <w:rPr>
          <w:sz w:val="22"/>
          <w:szCs w:val="22"/>
        </w:rPr>
        <w:t xml:space="preserve">esuming </w:t>
      </w:r>
      <w:r w:rsidR="00C24FB8">
        <w:rPr>
          <w:sz w:val="22"/>
          <w:szCs w:val="22"/>
        </w:rPr>
        <w:t>SCG in RRC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0099DF66"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42A35252" w:rsidR="004F7A18" w:rsidRPr="004F7A18" w:rsidRDefault="00576DC6" w:rsidP="005A51AA">
      <w:pPr>
        <w:rPr>
          <w:lang w:val="en-US" w:eastAsia="ja-JP"/>
        </w:rPr>
      </w:pPr>
      <w:r>
        <w:rPr>
          <w:lang w:val="en-US" w:eastAsia="ja-JP"/>
        </w:rPr>
        <w:t xml:space="preserve">This contribution discusses the required modifications to the specifications </w:t>
      </w:r>
      <w:proofErr w:type="gramStart"/>
      <w:r>
        <w:rPr>
          <w:lang w:val="en-US" w:eastAsia="ja-JP"/>
        </w:rPr>
        <w:t>in order to</w:t>
      </w:r>
      <w:proofErr w:type="gramEnd"/>
      <w:r>
        <w:rPr>
          <w:lang w:val="en-US" w:eastAsia="ja-JP"/>
        </w:rPr>
        <w:t xml:space="preserve"> support </w:t>
      </w:r>
      <w:r w:rsidR="00E90C27">
        <w:rPr>
          <w:lang w:val="en-US" w:eastAsia="ja-JP"/>
        </w:rPr>
        <w:t>resuming a suspended SCG configuration</w:t>
      </w:r>
      <w:r>
        <w:rPr>
          <w:lang w:val="en-US"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3FDCA694" w14:textId="4D1D01E2" w:rsidR="00E90C27" w:rsidRDefault="00E90C27" w:rsidP="00056635">
      <w:pPr>
        <w:pStyle w:val="BodyText"/>
      </w:pPr>
      <w:r>
        <w:t xml:space="preserve">In Rel-15, if a UE is configured with </w:t>
      </w:r>
      <w:r w:rsidR="00D97235">
        <w:t xml:space="preserve">MR-DC when it is </w:t>
      </w:r>
      <w:r>
        <w:t>suspended</w:t>
      </w:r>
      <w:r w:rsidR="00D97235">
        <w:t xml:space="preserve"> to RRC_INACTIVE, the UE will:</w:t>
      </w:r>
    </w:p>
    <w:p w14:paraId="6CDE0A39" w14:textId="17ADAE36" w:rsidR="00D97235" w:rsidRDefault="00D97235" w:rsidP="00056635">
      <w:pPr>
        <w:pStyle w:val="BodyText"/>
      </w:pPr>
      <w:r>
        <w:rPr>
          <w:noProof/>
        </w:rPr>
        <mc:AlternateContent>
          <mc:Choice Requires="wps">
            <w:drawing>
              <wp:inline distT="0" distB="0" distL="0" distR="0" wp14:anchorId="7D010356" wp14:editId="26692F3C">
                <wp:extent cx="1828800" cy="1828800"/>
                <wp:effectExtent l="0" t="0" r="26035" b="2286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EE579E" w14:textId="77777777" w:rsidR="00D97235" w:rsidRPr="00AD0A8F" w:rsidRDefault="00D97235" w:rsidP="00AD0A8F">
                            <w:pPr>
                              <w:pStyle w:val="B3"/>
                            </w:pPr>
                            <w:r>
                              <w:t>3&gt;</w:t>
                            </w:r>
                            <w:r>
                              <w:tab/>
                              <w:t xml:space="preserve">store in the UE Inactive AS Context the received </w:t>
                            </w:r>
                            <w:r>
                              <w:rPr>
                                <w:i/>
                              </w:rPr>
                              <w:t>suspendConfig</w:t>
                            </w:r>
                            <w:r>
                              <w:t xml:space="preserve">, all current parameters configured with </w:t>
                            </w:r>
                            <w:r>
                              <w:rPr>
                                <w:i/>
                              </w:rPr>
                              <w:t>RRCReconfiguration</w:t>
                            </w:r>
                            <w:r>
                              <w:t xml:space="preserve"> or </w:t>
                            </w:r>
                            <w:r>
                              <w:rPr>
                                <w:i/>
                              </w:rPr>
                              <w:t>RRCResume</w:t>
                            </w:r>
                            <w:r>
                              <w:t>, the current K</w:t>
                            </w:r>
                            <w:r>
                              <w:rPr>
                                <w:vertAlign w:val="subscript"/>
                              </w:rPr>
                              <w:t>gNB</w:t>
                            </w:r>
                            <w:r>
                              <w:t xml:space="preserve"> and K</w:t>
                            </w:r>
                            <w:r>
                              <w:rPr>
                                <w:vertAlign w:val="subscript"/>
                              </w:rPr>
                              <w:t xml:space="preserve">RRCint </w:t>
                            </w:r>
                            <w:r>
                              <w:t xml:space="preserve">keys, the ROHC state, the C-RNTI used in the source PCell, the </w:t>
                            </w:r>
                            <w:proofErr w:type="spellStart"/>
                            <w:r>
                              <w:rPr>
                                <w:i/>
                              </w:rPr>
                              <w:t>cellIdentity</w:t>
                            </w:r>
                            <w:proofErr w:type="spellEnd"/>
                            <w:r>
                              <w:t xml:space="preserve"> and the physical cell identity of the source 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D010356"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FEE579E" w14:textId="77777777" w:rsidR="00D97235" w:rsidRPr="00AD0A8F" w:rsidRDefault="00D97235" w:rsidP="00AD0A8F">
                      <w:pPr>
                        <w:pStyle w:val="B3"/>
                      </w:pPr>
                      <w:r>
                        <w:t>3&gt;</w:t>
                      </w:r>
                      <w:r>
                        <w:tab/>
                        <w:t xml:space="preserve">store in the UE Inactive AS Context the received </w:t>
                      </w:r>
                      <w:r>
                        <w:rPr>
                          <w:i/>
                        </w:rPr>
                        <w:t>suspendConfig</w:t>
                      </w:r>
                      <w:r>
                        <w:t xml:space="preserve">, all current parameters configured with </w:t>
                      </w:r>
                      <w:bookmarkStart w:id="4" w:name="_GoBack"/>
                      <w:r>
                        <w:rPr>
                          <w:i/>
                        </w:rPr>
                        <w:t>RRCReconfiguration</w:t>
                      </w:r>
                      <w:r>
                        <w:t xml:space="preserve"> </w:t>
                      </w:r>
                      <w:bookmarkEnd w:id="4"/>
                      <w:r>
                        <w:t xml:space="preserve">or </w:t>
                      </w:r>
                      <w:r>
                        <w:rPr>
                          <w:i/>
                        </w:rPr>
                        <w:t>RRCResume</w:t>
                      </w:r>
                      <w:r>
                        <w:t>, the current K</w:t>
                      </w:r>
                      <w:r>
                        <w:rPr>
                          <w:vertAlign w:val="subscript"/>
                        </w:rPr>
                        <w:t>gNB</w:t>
                      </w:r>
                      <w:r>
                        <w:t xml:space="preserve"> and K</w:t>
                      </w:r>
                      <w:r>
                        <w:rPr>
                          <w:vertAlign w:val="subscript"/>
                        </w:rPr>
                        <w:t xml:space="preserve">RRCint </w:t>
                      </w:r>
                      <w:r>
                        <w:t xml:space="preserve">keys, the ROHC state, the C-RNTI used in the source PCell, the </w:t>
                      </w:r>
                      <w:proofErr w:type="spellStart"/>
                      <w:r>
                        <w:rPr>
                          <w:i/>
                        </w:rPr>
                        <w:t>cellIdentity</w:t>
                      </w:r>
                      <w:proofErr w:type="spellEnd"/>
                      <w:r>
                        <w:t xml:space="preserve"> and the physical cell identity of the source PCell;</w:t>
                      </w:r>
                    </w:p>
                  </w:txbxContent>
                </v:textbox>
                <w10:anchorlock/>
              </v:shape>
            </w:pict>
          </mc:Fallback>
        </mc:AlternateContent>
      </w:r>
    </w:p>
    <w:p w14:paraId="0F10FA5E" w14:textId="5B53508E" w:rsidR="00D97235" w:rsidRDefault="00D97235" w:rsidP="00056635">
      <w:pPr>
        <w:pStyle w:val="BodyText"/>
      </w:pPr>
      <w:r>
        <w:t>Although this procedure text doesn’t explicitly mention the SCG configurations, it also doesn’t exclude them.</w:t>
      </w:r>
    </w:p>
    <w:p w14:paraId="26463DCA" w14:textId="793F445E" w:rsidR="00D97235" w:rsidRDefault="00D97235" w:rsidP="00056635">
      <w:pPr>
        <w:pStyle w:val="BodyText"/>
      </w:pPr>
      <w:r>
        <w:t>In addition, when the UE shall resume the connection, it will:</w:t>
      </w:r>
    </w:p>
    <w:p w14:paraId="0B2ED4EB" w14:textId="5B72A0EC" w:rsidR="00D97235" w:rsidRDefault="00D97235" w:rsidP="00056635">
      <w:pPr>
        <w:pStyle w:val="BodyText"/>
      </w:pPr>
      <w:r>
        <w:rPr>
          <w:noProof/>
        </w:rPr>
        <mc:AlternateContent>
          <mc:Choice Requires="wps">
            <w:drawing>
              <wp:inline distT="0" distB="0" distL="0" distR="0" wp14:anchorId="579459D2" wp14:editId="3B76BA3F">
                <wp:extent cx="6096000" cy="1828800"/>
                <wp:effectExtent l="0" t="0" r="19050" b="22860"/>
                <wp:docPr id="3" name="Text Box 3"/>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5F5BC41D" w14:textId="77777777" w:rsidR="00D97235" w:rsidRPr="00820250" w:rsidRDefault="00D97235" w:rsidP="00D97235">
                            <w:pPr>
                              <w:pStyle w:val="B1"/>
                              <w:jc w:val="center"/>
                            </w:pPr>
                            <w:r>
                              <w:t>1&gt;</w:t>
                            </w:r>
                            <w:r>
                              <w:tab/>
                              <w:t>release the current dedicated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9459D2" id="Text Box 3" o:spid="_x0000_s1027" type="#_x0000_t202" style="width:48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" filled="f" strokeweight=".5pt">
                <v:textbox style="mso-fit-shape-to-text:t">
                  <w:txbxContent>
                    <w:p w14:paraId="5F5BC41D" w14:textId="77777777" w:rsidR="00D97235" w:rsidRPr="00820250" w:rsidRDefault="00D97235" w:rsidP="00D97235">
                      <w:pPr>
                        <w:pStyle w:val="B1"/>
                        <w:jc w:val="center"/>
                      </w:pPr>
                      <w:r>
                        <w:t>1&gt;</w:t>
                      </w:r>
                      <w:r>
                        <w:tab/>
                        <w:t>release the current dedicated Serving Cell configuration;</w:t>
                      </w:r>
                    </w:p>
                  </w:txbxContent>
                </v:textbox>
                <w10:anchorlock/>
              </v:shape>
            </w:pict>
          </mc:Fallback>
        </mc:AlternateContent>
      </w:r>
    </w:p>
    <w:p w14:paraId="517970D7" w14:textId="005FAB87" w:rsidR="00D97235" w:rsidRDefault="00D97235" w:rsidP="00056635">
      <w:pPr>
        <w:pStyle w:val="BodyText"/>
      </w:pPr>
      <w:r>
        <w:t xml:space="preserve">Which doesn’t explicitly </w:t>
      </w:r>
      <w:r w:rsidR="00C43738">
        <w:t>mention</w:t>
      </w:r>
      <w:r>
        <w:t xml:space="preserve"> the SCG configurations.</w:t>
      </w:r>
    </w:p>
    <w:p w14:paraId="0FAE7102" w14:textId="113DBF8D" w:rsidR="00D97235" w:rsidRDefault="00D97235" w:rsidP="00056635">
      <w:pPr>
        <w:pStyle w:val="BodyText"/>
      </w:pPr>
      <w:r>
        <w:t xml:space="preserve">However, for EN-DC, if a UE </w:t>
      </w:r>
      <w:r w:rsidR="00FF7ECF">
        <w:t xml:space="preserve">initiates the </w:t>
      </w:r>
      <w:r>
        <w:t>resum</w:t>
      </w:r>
      <w:r w:rsidR="00FF7ECF">
        <w:t>ption of</w:t>
      </w:r>
      <w:r>
        <w:t xml:space="preserve"> a suspended RRC connection, it will:</w:t>
      </w:r>
    </w:p>
    <w:p w14:paraId="4C1DCAFE" w14:textId="3AEA5CE6" w:rsidR="00D97235" w:rsidRDefault="00D97235" w:rsidP="00056635">
      <w:pPr>
        <w:pStyle w:val="BodyText"/>
      </w:pPr>
      <w:r>
        <w:rPr>
          <w:noProof/>
        </w:rPr>
        <w:lastRenderedPageBreak/>
        <mc:AlternateContent>
          <mc:Choice Requires="wps">
            <w:drawing>
              <wp:inline distT="0" distB="0" distL="0" distR="0" wp14:anchorId="4BFAC87C" wp14:editId="009E8F8E">
                <wp:extent cx="1828800" cy="1828800"/>
                <wp:effectExtent l="0" t="0" r="2603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61B26B" w14:textId="77777777" w:rsidR="00D97235" w:rsidRPr="00FE7D68" w:rsidRDefault="00D97235" w:rsidP="00D97235">
                            <w:r w:rsidRPr="00FE7D68">
                              <w:t>Except for NB-IoT, upon initiating the procedure, if connected to EPC or 5GC, the UE shall:</w:t>
                            </w:r>
                          </w:p>
                          <w:p w14:paraId="2806BC71" w14:textId="77777777" w:rsidR="00D97235" w:rsidRPr="00FE7D68" w:rsidRDefault="00D97235" w:rsidP="00D97235">
                            <w:pPr>
                              <w:pStyle w:val="B1"/>
                            </w:pPr>
                            <w:r w:rsidRPr="00FE7D68">
                              <w:t>1&gt;</w:t>
                            </w:r>
                            <w:r w:rsidRPr="00FE7D68">
                              <w:tab/>
                              <w:t>if the UE is resuming an RRC connection from a suspended RRC connection or from RRC_INACTIVE:</w:t>
                            </w:r>
                          </w:p>
                          <w:p w14:paraId="25780169" w14:textId="77777777" w:rsidR="00D97235" w:rsidRPr="00FE7D68" w:rsidRDefault="00D97235" w:rsidP="00D97235">
                            <w:pPr>
                              <w:pStyle w:val="B2"/>
                            </w:pPr>
                            <w:r w:rsidRPr="00FE7D68">
                              <w:t>2&gt;</w:t>
                            </w:r>
                            <w:r w:rsidRPr="00FE7D68">
                              <w:tab/>
                              <w:t>if the UE is resuming an RRC connection from a suspended RRC connection:</w:t>
                            </w:r>
                          </w:p>
                          <w:p w14:paraId="07DAE221" w14:textId="77777777" w:rsidR="00D97235" w:rsidRPr="00FE7D68" w:rsidRDefault="00D97235" w:rsidP="00D97235">
                            <w:pPr>
                              <w:pStyle w:val="B3"/>
                            </w:pPr>
                            <w:r w:rsidRPr="00FE7D68">
                              <w:t>3&gt;</w:t>
                            </w:r>
                            <w:r w:rsidRPr="00FE7D68">
                              <w:tab/>
                              <w:t>if the UE was configured with EN-DC:</w:t>
                            </w:r>
                          </w:p>
                          <w:p w14:paraId="7321BC50" w14:textId="77777777" w:rsidR="00D97235" w:rsidRPr="00D00B5B" w:rsidRDefault="00D97235" w:rsidP="00D00B5B">
                            <w:pPr>
                              <w:pStyle w:val="B4"/>
                            </w:pPr>
                            <w:r w:rsidRPr="00FE7D68">
                              <w:t>4&gt;</w:t>
                            </w:r>
                            <w:r w:rsidRPr="00FE7D68">
                              <w:tab/>
                              <w:t>perform EN</w:t>
                            </w:r>
                            <w:r w:rsidRPr="00FE7D68">
                              <w:rPr>
                                <w:rFonts w:eastAsia="SimSun"/>
                                <w:lang w:eastAsia="zh-CN"/>
                              </w:rPr>
                              <w:t>-</w:t>
                            </w:r>
                            <w:r w:rsidRPr="00FE7D68">
                              <w:t>DC release, as specified in TS 38.331 [82, 5.3.5.10];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FAC87C"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7D61B26B" w14:textId="77777777" w:rsidR="00D97235" w:rsidRPr="00FE7D68" w:rsidRDefault="00D97235" w:rsidP="00D97235">
                      <w:r w:rsidRPr="00FE7D68">
                        <w:t>Except for NB-IoT, upon initiating the procedure, if connected to EPC or 5GC, the UE shall:</w:t>
                      </w:r>
                    </w:p>
                    <w:p w14:paraId="2806BC71" w14:textId="77777777" w:rsidR="00D97235" w:rsidRPr="00FE7D68" w:rsidRDefault="00D97235" w:rsidP="00D97235">
                      <w:pPr>
                        <w:pStyle w:val="B1"/>
                      </w:pPr>
                      <w:r w:rsidRPr="00FE7D68">
                        <w:t>1&gt;</w:t>
                      </w:r>
                      <w:r w:rsidRPr="00FE7D68">
                        <w:tab/>
                        <w:t>if the UE is resuming an RRC connection from a suspended RRC connection or from RRC_INACTIVE:</w:t>
                      </w:r>
                    </w:p>
                    <w:p w14:paraId="25780169" w14:textId="77777777" w:rsidR="00D97235" w:rsidRPr="00FE7D68" w:rsidRDefault="00D97235" w:rsidP="00D97235">
                      <w:pPr>
                        <w:pStyle w:val="B2"/>
                      </w:pPr>
                      <w:r w:rsidRPr="00FE7D68">
                        <w:t>2&gt;</w:t>
                      </w:r>
                      <w:r w:rsidRPr="00FE7D68">
                        <w:tab/>
                        <w:t>if the UE is resuming an RRC connection from a suspended RRC connection:</w:t>
                      </w:r>
                    </w:p>
                    <w:p w14:paraId="07DAE221" w14:textId="77777777" w:rsidR="00D97235" w:rsidRPr="00FE7D68" w:rsidRDefault="00D97235" w:rsidP="00D97235">
                      <w:pPr>
                        <w:pStyle w:val="B3"/>
                      </w:pPr>
                      <w:r w:rsidRPr="00FE7D68">
                        <w:t>3&gt;</w:t>
                      </w:r>
                      <w:r w:rsidRPr="00FE7D68">
                        <w:tab/>
                        <w:t>if the UE was configured with EN-DC:</w:t>
                      </w:r>
                    </w:p>
                    <w:p w14:paraId="7321BC50" w14:textId="77777777" w:rsidR="00D97235" w:rsidRPr="00D00B5B" w:rsidRDefault="00D97235" w:rsidP="00D00B5B">
                      <w:pPr>
                        <w:pStyle w:val="B4"/>
                      </w:pPr>
                      <w:r w:rsidRPr="00FE7D68">
                        <w:t>4&gt;</w:t>
                      </w:r>
                      <w:r w:rsidRPr="00FE7D68">
                        <w:tab/>
                        <w:t>perform EN</w:t>
                      </w:r>
                      <w:r w:rsidRPr="00FE7D68">
                        <w:rPr>
                          <w:rFonts w:eastAsia="SimSun"/>
                          <w:lang w:eastAsia="zh-CN"/>
                        </w:rPr>
                        <w:t>-</w:t>
                      </w:r>
                      <w:r w:rsidRPr="00FE7D68">
                        <w:t>DC release, as specified in TS 38.331 [82, 5.3.5.10];</w:t>
                      </w:r>
                    </w:p>
                  </w:txbxContent>
                </v:textbox>
                <w10:anchorlock/>
              </v:shape>
            </w:pict>
          </mc:Fallback>
        </mc:AlternateContent>
      </w:r>
    </w:p>
    <w:p w14:paraId="05DCC32A" w14:textId="0137D104" w:rsidR="00D97235" w:rsidRDefault="00D97235" w:rsidP="00056635">
      <w:pPr>
        <w:pStyle w:val="BodyText"/>
      </w:pPr>
    </w:p>
    <w:p w14:paraId="555A471E" w14:textId="150CFFB9" w:rsidR="00D97235" w:rsidRDefault="00DC4A0C" w:rsidP="00056635">
      <w:pPr>
        <w:pStyle w:val="BodyText"/>
      </w:pPr>
      <w:r>
        <w:t xml:space="preserve">Since MR-DC with 5GC will be based on EN-DC, it can be assumed that </w:t>
      </w:r>
      <w:r w:rsidR="00AC3125">
        <w:t>the UE will store any SCG and/or configuration when it is suspended to RRC_INACTIVE.</w:t>
      </w:r>
    </w:p>
    <w:p w14:paraId="0E7A1614" w14:textId="1CF47C2D" w:rsidR="00AC3125" w:rsidRDefault="00AC3125" w:rsidP="00AC3125">
      <w:pPr>
        <w:pStyle w:val="Observation"/>
      </w:pPr>
      <w:bookmarkStart w:id="4" w:name="_Toc535586897"/>
      <w:bookmarkStart w:id="5" w:name="_Toc536795245"/>
      <w:bookmarkStart w:id="6" w:name="_Toc298797"/>
      <w:bookmarkStart w:id="7" w:name="_Toc300187"/>
      <w:bookmarkStart w:id="8" w:name="_Toc867161"/>
      <w:bookmarkStart w:id="9" w:name="_Toc867234"/>
      <w:bookmarkStart w:id="10" w:name="_Toc867236"/>
      <w:r>
        <w:t>If the UE is configured with an SCG and/or SN terminated bearers when it is suspended to RRC_INACTIVE, the UE will store these configurations while it remains in RRC_INACTIVE</w:t>
      </w:r>
      <w:bookmarkEnd w:id="4"/>
      <w:bookmarkEnd w:id="5"/>
      <w:bookmarkEnd w:id="6"/>
      <w:bookmarkEnd w:id="7"/>
      <w:bookmarkEnd w:id="8"/>
      <w:bookmarkEnd w:id="9"/>
      <w:bookmarkEnd w:id="10"/>
    </w:p>
    <w:p w14:paraId="605AB39F" w14:textId="61C401C2" w:rsidR="00565841" w:rsidRDefault="00CD4B4B" w:rsidP="00565841">
      <w:pPr>
        <w:pStyle w:val="Proposal"/>
      </w:pPr>
      <w:bookmarkStart w:id="11" w:name="_Toc535586900"/>
      <w:bookmarkStart w:id="12" w:name="_Toc536795248"/>
      <w:bookmarkStart w:id="13" w:name="_Toc298799"/>
      <w:bookmarkStart w:id="14" w:name="_Toc300189"/>
      <w:bookmarkStart w:id="15" w:name="_Toc867158"/>
      <w:bookmarkStart w:id="16" w:name="_Toc867238"/>
      <w:r>
        <w:t>For Rel-16,</w:t>
      </w:r>
      <w:r w:rsidR="00A74399">
        <w:t xml:space="preserve"> </w:t>
      </w:r>
      <w:r>
        <w:t>c</w:t>
      </w:r>
      <w:r w:rsidR="00565841">
        <w:t>larify the specifications to explicitly state that the UE stores the SN and/or SCG configurations when it is suspended to RRC_INACTIVE</w:t>
      </w:r>
      <w:bookmarkEnd w:id="11"/>
      <w:bookmarkEnd w:id="12"/>
      <w:bookmarkEnd w:id="13"/>
      <w:bookmarkEnd w:id="14"/>
      <w:bookmarkEnd w:id="15"/>
      <w:bookmarkEnd w:id="16"/>
    </w:p>
    <w:p w14:paraId="2EBB154E" w14:textId="5B98C0E7" w:rsidR="00AC3125" w:rsidRDefault="00AC3125" w:rsidP="00056635">
      <w:pPr>
        <w:pStyle w:val="BodyText"/>
      </w:pPr>
    </w:p>
    <w:p w14:paraId="4AD4C095" w14:textId="2FEBA62A" w:rsidR="00B21D14" w:rsidRDefault="00B21D14" w:rsidP="00B21D14">
      <w:pPr>
        <w:pStyle w:val="BodyText"/>
      </w:pPr>
      <w:r>
        <w:t>During the email discussion [104#</w:t>
      </w:r>
      <w:proofErr w:type="gramStart"/>
      <w:r>
        <w:t>64][</w:t>
      </w:r>
      <w:proofErr w:type="gramEnd"/>
      <w:r>
        <w:t xml:space="preserve">NR] Running 38.331 CR for Late drop (Ericsson), the consensus was that SCG configuration during RRC Resume should be postponed to Rel-16. However, there are certain scenarios where a UE would benefit from configurations of the MR-DC already in RRC Resume. For instance, if a stationary UE has frequent, intermittent traffic, e.g. web browsing or small video streaming, while the network releases the UE to RRC_INACTIVE in between active periods, the network could assume that the previous SCG configurations were still valid when the UE resumes. </w:t>
      </w:r>
      <w:r w:rsidR="000A7216">
        <w:t>and</w:t>
      </w:r>
      <w:r w:rsidR="00DE66B0">
        <w:t xml:space="preserve"> </w:t>
      </w:r>
      <w:r>
        <w:t xml:space="preserve">the UE could benefit from quickly configure the SCG </w:t>
      </w:r>
      <w:proofErr w:type="gramStart"/>
      <w:r>
        <w:t>in order to</w:t>
      </w:r>
      <w:proofErr w:type="gramEnd"/>
      <w:r>
        <w:t xml:space="preserve"> utilize both MCG and SCG carriers to reduce latency. However, if the UE cannot be configured with the SCG configurations in RRC Resume, it will have to wait until entering RRC_CONNECTED before receiving the SCG configurations.</w:t>
      </w:r>
    </w:p>
    <w:p w14:paraId="2DE81DC7" w14:textId="76A8F53B" w:rsidR="006E508B" w:rsidRDefault="006E508B" w:rsidP="003D5325">
      <w:pPr>
        <w:pStyle w:val="BodyText"/>
      </w:pPr>
    </w:p>
    <w:p w14:paraId="6F81258B" w14:textId="6CB89235" w:rsidR="00F6504F" w:rsidRDefault="00F6504F" w:rsidP="00FD3C3E">
      <w:pPr>
        <w:pStyle w:val="Observation"/>
      </w:pPr>
      <w:bookmarkStart w:id="17" w:name="_Toc535586899"/>
      <w:bookmarkStart w:id="18" w:name="_Toc536795247"/>
      <w:bookmarkStart w:id="19" w:name="_Toc298798"/>
      <w:bookmarkStart w:id="20" w:name="_Toc300188"/>
      <w:bookmarkStart w:id="21" w:name="_Toc867162"/>
      <w:bookmarkStart w:id="22" w:name="_Toc867235"/>
      <w:bookmarkStart w:id="23" w:name="_Toc867237"/>
      <w:r>
        <w:t>If the UE has frequent transitions between RRC_INACTIVE and RRC_CONNECTED</w:t>
      </w:r>
      <w:r w:rsidR="00FD3C3E">
        <w:t xml:space="preserve">, the network would have to </w:t>
      </w:r>
      <w:r w:rsidR="00FF11CF">
        <w:t>wait for the UE to enter RRC_CONNECTED</w:t>
      </w:r>
      <w:r w:rsidR="00FD3C3E">
        <w:t xml:space="preserve"> every time </w:t>
      </w:r>
      <w:proofErr w:type="gramStart"/>
      <w:r w:rsidR="00FD3C3E">
        <w:t>in order to</w:t>
      </w:r>
      <w:proofErr w:type="gramEnd"/>
      <w:r w:rsidR="00FD3C3E">
        <w:t xml:space="preserve"> use MR-DC capacity.</w:t>
      </w:r>
      <w:bookmarkEnd w:id="17"/>
      <w:bookmarkEnd w:id="18"/>
      <w:bookmarkEnd w:id="19"/>
      <w:bookmarkEnd w:id="20"/>
      <w:bookmarkEnd w:id="21"/>
      <w:bookmarkEnd w:id="22"/>
      <w:bookmarkEnd w:id="23"/>
    </w:p>
    <w:p w14:paraId="411E8C01" w14:textId="5041260D" w:rsidR="00BF6EDB" w:rsidRDefault="00BF6EDB" w:rsidP="00F52A16">
      <w:pPr>
        <w:pStyle w:val="Proposal"/>
      </w:pPr>
      <w:bookmarkStart w:id="24" w:name="_Toc298800"/>
      <w:bookmarkStart w:id="25" w:name="_Toc300190"/>
      <w:bookmarkStart w:id="26" w:name="_Toc867159"/>
      <w:bookmarkStart w:id="27" w:name="_Toc867239"/>
      <w:bookmarkStart w:id="28" w:name="_Toc535586901"/>
      <w:bookmarkStart w:id="29" w:name="_Toc536795249"/>
      <w:r>
        <w:t xml:space="preserve">Enable configuration of </w:t>
      </w:r>
      <w:r w:rsidR="00615B3D">
        <w:t xml:space="preserve">E-UTRA </w:t>
      </w:r>
      <w:r w:rsidR="00171433">
        <w:t>and</w:t>
      </w:r>
      <w:r w:rsidR="00615B3D">
        <w:t xml:space="preserve"> NR SCG</w:t>
      </w:r>
      <w:r>
        <w:t xml:space="preserve"> in RRCResume</w:t>
      </w:r>
      <w:bookmarkEnd w:id="24"/>
      <w:bookmarkEnd w:id="25"/>
      <w:bookmarkEnd w:id="26"/>
      <w:bookmarkEnd w:id="27"/>
    </w:p>
    <w:p w14:paraId="3DF5B6FD" w14:textId="00D0CA4A" w:rsidR="004602CB" w:rsidRDefault="004602CB" w:rsidP="004602CB">
      <w:r>
        <w:t xml:space="preserve">We have provided a draft CR showing the </w:t>
      </w:r>
      <w:r w:rsidR="006F62BB">
        <w:t xml:space="preserve">implementation of configuration of SCG in </w:t>
      </w:r>
      <w:proofErr w:type="spellStart"/>
      <w:r w:rsidR="006F62BB">
        <w:t>RRCResume</w:t>
      </w:r>
      <w:proofErr w:type="spellEnd"/>
      <w:r w:rsidR="006F62BB">
        <w:t xml:space="preserve"> </w:t>
      </w:r>
      <w:r w:rsidR="00105D63">
        <w:fldChar w:fldCharType="begin"/>
      </w:r>
      <w:r w:rsidR="00105D63">
        <w:instrText xml:space="preserve"> REF _Ref867248 \r \h </w:instrText>
      </w:r>
      <w:r w:rsidR="00105D63">
        <w:fldChar w:fldCharType="separate"/>
      </w:r>
      <w:r w:rsidR="00105D63">
        <w:t>[2]</w:t>
      </w:r>
      <w:r w:rsidR="00105D63">
        <w:fldChar w:fldCharType="end"/>
      </w:r>
      <w:r>
        <w:t>.</w:t>
      </w:r>
    </w:p>
    <w:p w14:paraId="13329119" w14:textId="17C8C1C6" w:rsidR="00AA5E3B" w:rsidRDefault="00AA5E3B" w:rsidP="00AA5E3B">
      <w:r>
        <w:t>In addition, in case the UE is configured</w:t>
      </w:r>
      <w:r w:rsidR="0005463C">
        <w:t xml:space="preserve"> in </w:t>
      </w:r>
      <w:r w:rsidR="0005463C" w:rsidRPr="00B24EE3">
        <w:rPr>
          <w:i/>
        </w:rPr>
        <w:t>RRCResume</w:t>
      </w:r>
      <w:r>
        <w:t xml:space="preserve"> with the same SCG configurations</w:t>
      </w:r>
      <w:r w:rsidR="0005463C">
        <w:t xml:space="preserve"> as it used before entering RRC_INACTIVE, the signalling could be greatly reduced if delta signalling is used.</w:t>
      </w:r>
      <w:r w:rsidR="00B24EE3">
        <w:t xml:space="preserve"> However, since the </w:t>
      </w:r>
      <w:r w:rsidR="00454D7D">
        <w:t>SCG configurations are released during initiation of resume, the network need</w:t>
      </w:r>
      <w:r w:rsidR="009C7E78">
        <w:t>s</w:t>
      </w:r>
      <w:r w:rsidR="00454D7D">
        <w:t xml:space="preserve"> to be instructed to </w:t>
      </w:r>
      <w:r w:rsidR="00BF2FFC">
        <w:t>refrain from this step.</w:t>
      </w:r>
    </w:p>
    <w:p w14:paraId="61EFB6DC" w14:textId="251A23E5" w:rsidR="000052DD" w:rsidRDefault="00B05503" w:rsidP="00F52A16">
      <w:pPr>
        <w:pStyle w:val="Proposal"/>
      </w:pPr>
      <w:bookmarkStart w:id="30" w:name="_Toc298801"/>
      <w:bookmarkStart w:id="31" w:name="_Toc300191"/>
      <w:bookmarkStart w:id="32" w:name="_Toc867160"/>
      <w:bookmarkStart w:id="33" w:name="_Toc867240"/>
      <w:r>
        <w:t>Enable delta signalling</w:t>
      </w:r>
      <w:r w:rsidR="008B26E4">
        <w:t xml:space="preserve"> of </w:t>
      </w:r>
      <w:r w:rsidR="00171433">
        <w:t>E-UTRA and NR SCG</w:t>
      </w:r>
      <w:r>
        <w:t xml:space="preserve"> in RRCResume</w:t>
      </w:r>
      <w:bookmarkEnd w:id="28"/>
      <w:bookmarkEnd w:id="29"/>
      <w:bookmarkEnd w:id="30"/>
      <w:bookmarkEnd w:id="31"/>
      <w:bookmarkEnd w:id="32"/>
      <w:bookmarkEnd w:id="33"/>
    </w:p>
    <w:p w14:paraId="26D483C0" w14:textId="69176DE7" w:rsidR="00322F21" w:rsidRPr="007C4FEB" w:rsidRDefault="00322F21" w:rsidP="003A11D1"/>
    <w:p w14:paraId="24F664C2" w14:textId="5A629527" w:rsidR="002A4F4E" w:rsidRPr="00CE0424" w:rsidRDefault="002A4F4E" w:rsidP="002A4F4E">
      <w:pPr>
        <w:pStyle w:val="Heading1"/>
      </w:pPr>
      <w:r w:rsidRPr="00CE0424">
        <w:t>Conclusion</w:t>
      </w:r>
    </w:p>
    <w:p w14:paraId="1AF2E2FD" w14:textId="77777777" w:rsidR="007C54EE"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2FAC70B" w14:textId="77777777" w:rsidR="007C54EE" w:rsidRPr="00140540" w:rsidRDefault="007C54EE">
      <w:pPr>
        <w:pStyle w:val="TOC1"/>
        <w:rPr>
          <w:rFonts w:asciiTheme="minorHAnsi" w:eastAsiaTheme="minorEastAsia" w:hAnsiTheme="minorHAnsi" w:cstheme="minorBidi"/>
          <w:b w:val="0"/>
          <w:sz w:val="22"/>
          <w:lang w:eastAsia="sv-SE"/>
        </w:rPr>
      </w:pPr>
      <w:r>
        <w:t>Observation 1</w:t>
      </w:r>
      <w:r w:rsidRPr="00140540">
        <w:rPr>
          <w:rFonts w:asciiTheme="minorHAnsi" w:eastAsiaTheme="minorEastAsia" w:hAnsiTheme="minorHAnsi" w:cstheme="minorBidi"/>
          <w:b w:val="0"/>
          <w:sz w:val="22"/>
          <w:lang w:eastAsia="sv-SE"/>
        </w:rPr>
        <w:tab/>
      </w:r>
      <w:r>
        <w:t>If the UE is configured with an SCG and/or SN terminated bearers when it is suspended to RRC_INACTIVE, the UE will store these configurations while it remains in RRC_INACTIVE</w:t>
      </w:r>
    </w:p>
    <w:p w14:paraId="19B2E79C" w14:textId="77777777" w:rsidR="007C54EE" w:rsidRPr="00140540" w:rsidRDefault="007C54EE">
      <w:pPr>
        <w:pStyle w:val="TOC1"/>
        <w:rPr>
          <w:rFonts w:asciiTheme="minorHAnsi" w:eastAsiaTheme="minorEastAsia" w:hAnsiTheme="minorHAnsi" w:cstheme="minorBidi"/>
          <w:b w:val="0"/>
          <w:sz w:val="22"/>
          <w:lang w:eastAsia="sv-SE"/>
        </w:rPr>
      </w:pPr>
      <w:r>
        <w:t>Observation 2</w:t>
      </w:r>
      <w:r w:rsidRPr="00140540">
        <w:rPr>
          <w:rFonts w:asciiTheme="minorHAnsi" w:eastAsiaTheme="minorEastAsia" w:hAnsiTheme="minorHAnsi" w:cstheme="minorBidi"/>
          <w:b w:val="0"/>
          <w:sz w:val="22"/>
          <w:lang w:eastAsia="sv-SE"/>
        </w:rPr>
        <w:tab/>
      </w:r>
      <w:r>
        <w:t>If the UE has frequent transitions between RRC_INACTIVE and RRC_CONNECTED, the network would have to wait for the UE to enter RRC_CONNECTED every time in order to use MR-DC capacity.</w:t>
      </w:r>
    </w:p>
    <w:p w14:paraId="5C7C7AE6" w14:textId="7032A04B" w:rsidR="000C2342" w:rsidRDefault="000C2342" w:rsidP="000C2342">
      <w:pPr>
        <w:pStyle w:val="BodyText"/>
        <w:rPr>
          <w:b/>
          <w:bCs/>
        </w:rPr>
      </w:pPr>
      <w:r>
        <w:rPr>
          <w:b/>
          <w:bCs/>
        </w:rPr>
        <w:fldChar w:fldCharType="end"/>
      </w:r>
    </w:p>
    <w:p w14:paraId="0D1C1795" w14:textId="77777777" w:rsidR="007C54EE"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09C16D8C" w14:textId="77777777" w:rsidR="007C54EE" w:rsidRPr="00140540" w:rsidRDefault="007C54EE">
      <w:pPr>
        <w:pStyle w:val="TOC1"/>
        <w:rPr>
          <w:rFonts w:asciiTheme="minorHAnsi" w:eastAsiaTheme="minorEastAsia" w:hAnsiTheme="minorHAnsi" w:cstheme="minorBidi"/>
          <w:b w:val="0"/>
          <w:sz w:val="22"/>
          <w:lang w:eastAsia="sv-SE"/>
        </w:rPr>
      </w:pPr>
      <w:r>
        <w:lastRenderedPageBreak/>
        <w:t>Proposal 1</w:t>
      </w:r>
      <w:r w:rsidRPr="00140540">
        <w:rPr>
          <w:rFonts w:asciiTheme="minorHAnsi" w:eastAsiaTheme="minorEastAsia" w:hAnsiTheme="minorHAnsi" w:cstheme="minorBidi"/>
          <w:b w:val="0"/>
          <w:sz w:val="22"/>
          <w:lang w:eastAsia="sv-SE"/>
        </w:rPr>
        <w:tab/>
      </w:r>
      <w:r>
        <w:t>For Rel-16 ,clarify the specifications to explicitly state that the UE stores the SN and/or SCG configurations when it is suspended to RRC_INACTIVE</w:t>
      </w:r>
    </w:p>
    <w:p w14:paraId="5C945319" w14:textId="77777777" w:rsidR="007C54EE" w:rsidRPr="00140540" w:rsidRDefault="007C54EE">
      <w:pPr>
        <w:pStyle w:val="TOC1"/>
        <w:rPr>
          <w:rFonts w:asciiTheme="minorHAnsi" w:eastAsiaTheme="minorEastAsia" w:hAnsiTheme="minorHAnsi" w:cstheme="minorBidi"/>
          <w:b w:val="0"/>
          <w:sz w:val="22"/>
          <w:lang w:eastAsia="sv-SE"/>
        </w:rPr>
      </w:pPr>
      <w:r>
        <w:t>Proposal 2</w:t>
      </w:r>
      <w:r w:rsidRPr="00140540">
        <w:rPr>
          <w:rFonts w:asciiTheme="minorHAnsi" w:eastAsiaTheme="minorEastAsia" w:hAnsiTheme="minorHAnsi" w:cstheme="minorBidi"/>
          <w:b w:val="0"/>
          <w:sz w:val="22"/>
          <w:lang w:eastAsia="sv-SE"/>
        </w:rPr>
        <w:tab/>
      </w:r>
      <w:r>
        <w:t>Enable configuration of E-UTRA and NR SCG in RRCResume</w:t>
      </w:r>
    </w:p>
    <w:p w14:paraId="4144CB9C" w14:textId="77777777" w:rsidR="007C54EE" w:rsidRPr="00140540" w:rsidRDefault="007C54EE">
      <w:pPr>
        <w:pStyle w:val="TOC1"/>
        <w:rPr>
          <w:rFonts w:asciiTheme="minorHAnsi" w:eastAsiaTheme="minorEastAsia" w:hAnsiTheme="minorHAnsi" w:cstheme="minorBidi"/>
          <w:b w:val="0"/>
          <w:sz w:val="22"/>
          <w:lang w:eastAsia="sv-SE"/>
        </w:rPr>
      </w:pPr>
      <w:r>
        <w:t>Proposal 3</w:t>
      </w:r>
      <w:r w:rsidRPr="00140540">
        <w:rPr>
          <w:rFonts w:asciiTheme="minorHAnsi" w:eastAsiaTheme="minorEastAsia" w:hAnsiTheme="minorHAnsi" w:cstheme="minorBidi"/>
          <w:b w:val="0"/>
          <w:sz w:val="22"/>
          <w:lang w:eastAsia="sv-SE"/>
        </w:rPr>
        <w:tab/>
      </w:r>
      <w:r>
        <w:t>Enable delta signalling of E-UTRA and NR SCG in RRCResume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Default="00812805" w:rsidP="00812805">
      <w:pPr>
        <w:pStyle w:val="Reference"/>
      </w:pPr>
      <w:bookmarkStart w:id="34" w:name="_Ref510526034"/>
      <w:bookmarkStart w:id="35" w:name="_Ref528071718"/>
      <w:r>
        <w:t>RP-182076</w:t>
      </w:r>
      <w:r w:rsidR="00B72C6B" w:rsidRPr="00BA28E7">
        <w:t>,</w:t>
      </w:r>
      <w:bookmarkEnd w:id="34"/>
      <w:bookmarkEnd w:id="35"/>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10-13 September 2018, Gold Coast, Australia</w:t>
      </w:r>
    </w:p>
    <w:p w14:paraId="352217EB" w14:textId="4FC2A6FE" w:rsidR="00DF538E" w:rsidRDefault="00100663" w:rsidP="00812805">
      <w:pPr>
        <w:pStyle w:val="Reference"/>
      </w:pPr>
      <w:bookmarkStart w:id="36" w:name="_Ref867248"/>
      <w:r w:rsidRPr="00100663">
        <w:t>R2-1900696</w:t>
      </w:r>
      <w:r w:rsidR="00DF538E">
        <w:t xml:space="preserve">, </w:t>
      </w:r>
      <w:r w:rsidR="00C87496">
        <w:t xml:space="preserve">Configuration </w:t>
      </w:r>
      <w:r w:rsidR="00DF538E">
        <w:t xml:space="preserve">of SCG </w:t>
      </w:r>
      <w:r w:rsidR="00D16412">
        <w:t xml:space="preserve">during </w:t>
      </w:r>
      <w:r w:rsidR="00DF538E">
        <w:t>RRC</w:t>
      </w:r>
      <w:r>
        <w:t xml:space="preserve"> </w:t>
      </w:r>
      <w:r w:rsidR="00DF538E">
        <w:t>Resume</w:t>
      </w:r>
      <w:r w:rsidR="00D16412">
        <w:t xml:space="preserve"> in N</w:t>
      </w:r>
      <w:r>
        <w:t>E</w:t>
      </w:r>
      <w:r w:rsidR="00D16412">
        <w:t>-DC and N</w:t>
      </w:r>
      <w:r>
        <w:t>R</w:t>
      </w:r>
      <w:r w:rsidR="00D16412">
        <w:t>-DC</w:t>
      </w:r>
      <w:r>
        <w:t xml:space="preserve"> (38.331)</w:t>
      </w:r>
      <w:r w:rsidR="00DF538E">
        <w:t xml:space="preserve">, Ericsson, 3GPP WG2#105, </w:t>
      </w:r>
      <w:r w:rsidR="00DF538E" w:rsidRPr="00DF538E">
        <w:t>Athens, Greece, 25th February – 1st March 2019</w:t>
      </w:r>
      <w:bookmarkEnd w:id="36"/>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BAA38" w14:textId="77777777" w:rsidR="00145C81" w:rsidRDefault="00145C81">
      <w:r>
        <w:separator/>
      </w:r>
    </w:p>
  </w:endnote>
  <w:endnote w:type="continuationSeparator" w:id="0">
    <w:p w14:paraId="6FBCD352" w14:textId="77777777" w:rsidR="00145C81" w:rsidRDefault="0014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49060" w14:textId="77777777" w:rsidR="00145C81" w:rsidRDefault="00145C81">
      <w:r>
        <w:separator/>
      </w:r>
    </w:p>
  </w:footnote>
  <w:footnote w:type="continuationSeparator" w:id="0">
    <w:p w14:paraId="5D057446" w14:textId="77777777" w:rsidR="00145C81" w:rsidRDefault="0014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663"/>
    <w:rsid w:val="0010079B"/>
    <w:rsid w:val="0010297F"/>
    <w:rsid w:val="00105498"/>
    <w:rsid w:val="00105D63"/>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AB5"/>
    <w:rsid w:val="00137F0B"/>
    <w:rsid w:val="00140540"/>
    <w:rsid w:val="00144EE3"/>
    <w:rsid w:val="0014550E"/>
    <w:rsid w:val="00145C81"/>
    <w:rsid w:val="00151E23"/>
    <w:rsid w:val="001526E0"/>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DF9"/>
    <w:rsid w:val="001A04FF"/>
    <w:rsid w:val="001A0568"/>
    <w:rsid w:val="001A0E8B"/>
    <w:rsid w:val="001A1987"/>
    <w:rsid w:val="001A2564"/>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0DE2"/>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54E"/>
    <w:rsid w:val="00230765"/>
    <w:rsid w:val="00230D68"/>
    <w:rsid w:val="002319E4"/>
    <w:rsid w:val="00233C56"/>
    <w:rsid w:val="00235632"/>
    <w:rsid w:val="00235872"/>
    <w:rsid w:val="00237B27"/>
    <w:rsid w:val="00241559"/>
    <w:rsid w:val="00241663"/>
    <w:rsid w:val="002435B3"/>
    <w:rsid w:val="00243B86"/>
    <w:rsid w:val="002458EB"/>
    <w:rsid w:val="00246F54"/>
    <w:rsid w:val="00247178"/>
    <w:rsid w:val="002500C8"/>
    <w:rsid w:val="0025023A"/>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708B2"/>
    <w:rsid w:val="00370E47"/>
    <w:rsid w:val="003742AC"/>
    <w:rsid w:val="00374F16"/>
    <w:rsid w:val="00377CE1"/>
    <w:rsid w:val="003801BE"/>
    <w:rsid w:val="003811EC"/>
    <w:rsid w:val="0038577C"/>
    <w:rsid w:val="00385BF0"/>
    <w:rsid w:val="00391E1F"/>
    <w:rsid w:val="003939FF"/>
    <w:rsid w:val="0039798A"/>
    <w:rsid w:val="003A11D1"/>
    <w:rsid w:val="003A2223"/>
    <w:rsid w:val="003A237A"/>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FA"/>
    <w:rsid w:val="003E1F3D"/>
    <w:rsid w:val="003E55E4"/>
    <w:rsid w:val="003E5FB3"/>
    <w:rsid w:val="003E66B6"/>
    <w:rsid w:val="003E74E3"/>
    <w:rsid w:val="003E76C9"/>
    <w:rsid w:val="003F05C7"/>
    <w:rsid w:val="003F0F3E"/>
    <w:rsid w:val="003F1372"/>
    <w:rsid w:val="003F26A8"/>
    <w:rsid w:val="003F2CD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7447"/>
    <w:rsid w:val="00441A92"/>
    <w:rsid w:val="00441FE0"/>
    <w:rsid w:val="00444F56"/>
    <w:rsid w:val="0044609B"/>
    <w:rsid w:val="00446488"/>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07FE"/>
    <w:rsid w:val="004A16BC"/>
    <w:rsid w:val="004A2B94"/>
    <w:rsid w:val="004A3E42"/>
    <w:rsid w:val="004A4932"/>
    <w:rsid w:val="004B1E9F"/>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1C9"/>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35A4"/>
    <w:rsid w:val="00593E21"/>
    <w:rsid w:val="005948C2"/>
    <w:rsid w:val="0059583D"/>
    <w:rsid w:val="00595DCA"/>
    <w:rsid w:val="005965AB"/>
    <w:rsid w:val="0059779B"/>
    <w:rsid w:val="00597ABC"/>
    <w:rsid w:val="005A0A71"/>
    <w:rsid w:val="005A209A"/>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0C1"/>
    <w:rsid w:val="00696949"/>
    <w:rsid w:val="00696E9F"/>
    <w:rsid w:val="00697052"/>
    <w:rsid w:val="006A46FB"/>
    <w:rsid w:val="006A5E28"/>
    <w:rsid w:val="006A697B"/>
    <w:rsid w:val="006A7AFF"/>
    <w:rsid w:val="006B1816"/>
    <w:rsid w:val="006B2099"/>
    <w:rsid w:val="006B21F2"/>
    <w:rsid w:val="006B2D58"/>
    <w:rsid w:val="006B50CF"/>
    <w:rsid w:val="006C0125"/>
    <w:rsid w:val="006C03B8"/>
    <w:rsid w:val="006C1BDA"/>
    <w:rsid w:val="006C5EC9"/>
    <w:rsid w:val="006C6059"/>
    <w:rsid w:val="006C7522"/>
    <w:rsid w:val="006D397F"/>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2BB"/>
    <w:rsid w:val="006F6ADB"/>
    <w:rsid w:val="00700225"/>
    <w:rsid w:val="0070210C"/>
    <w:rsid w:val="0070346E"/>
    <w:rsid w:val="00704EDB"/>
    <w:rsid w:val="0070537F"/>
    <w:rsid w:val="00706101"/>
    <w:rsid w:val="00707072"/>
    <w:rsid w:val="00707D61"/>
    <w:rsid w:val="00711012"/>
    <w:rsid w:val="00712287"/>
    <w:rsid w:val="00712772"/>
    <w:rsid w:val="00713363"/>
    <w:rsid w:val="007148D3"/>
    <w:rsid w:val="00715B9A"/>
    <w:rsid w:val="007168FA"/>
    <w:rsid w:val="00721593"/>
    <w:rsid w:val="00722D43"/>
    <w:rsid w:val="00726EA6"/>
    <w:rsid w:val="00727208"/>
    <w:rsid w:val="00727680"/>
    <w:rsid w:val="00732179"/>
    <w:rsid w:val="007348B1"/>
    <w:rsid w:val="00734B23"/>
    <w:rsid w:val="007362A6"/>
    <w:rsid w:val="00736D7D"/>
    <w:rsid w:val="007377FE"/>
    <w:rsid w:val="007409DF"/>
    <w:rsid w:val="00740E58"/>
    <w:rsid w:val="00744332"/>
    <w:rsid w:val="007445A0"/>
    <w:rsid w:val="00744C02"/>
    <w:rsid w:val="0074524B"/>
    <w:rsid w:val="00747D8B"/>
    <w:rsid w:val="00751228"/>
    <w:rsid w:val="00752C86"/>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2CC6"/>
    <w:rsid w:val="007E346C"/>
    <w:rsid w:val="007E4610"/>
    <w:rsid w:val="007E4715"/>
    <w:rsid w:val="007E505B"/>
    <w:rsid w:val="007E54B6"/>
    <w:rsid w:val="007E5EF5"/>
    <w:rsid w:val="007E7060"/>
    <w:rsid w:val="007E7091"/>
    <w:rsid w:val="007F2169"/>
    <w:rsid w:val="007F3884"/>
    <w:rsid w:val="007F5785"/>
    <w:rsid w:val="007F6EFB"/>
    <w:rsid w:val="00800F1F"/>
    <w:rsid w:val="008022C2"/>
    <w:rsid w:val="00802F68"/>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CF0"/>
    <w:rsid w:val="00825D25"/>
    <w:rsid w:val="00827D6F"/>
    <w:rsid w:val="00830689"/>
    <w:rsid w:val="00834B6A"/>
    <w:rsid w:val="008353FD"/>
    <w:rsid w:val="00836B2C"/>
    <w:rsid w:val="008376AC"/>
    <w:rsid w:val="00840038"/>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26E4"/>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D1A"/>
    <w:rsid w:val="008E065E"/>
    <w:rsid w:val="008E0927"/>
    <w:rsid w:val="008E1909"/>
    <w:rsid w:val="008E576F"/>
    <w:rsid w:val="008F0377"/>
    <w:rsid w:val="008F1416"/>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33F8"/>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635B"/>
    <w:rsid w:val="009C7E78"/>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A048A8"/>
    <w:rsid w:val="00A04F49"/>
    <w:rsid w:val="00A12C68"/>
    <w:rsid w:val="00A13E54"/>
    <w:rsid w:val="00A153E8"/>
    <w:rsid w:val="00A17EE2"/>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4399"/>
    <w:rsid w:val="00A761D4"/>
    <w:rsid w:val="00A77EC4"/>
    <w:rsid w:val="00A810A4"/>
    <w:rsid w:val="00A84A8F"/>
    <w:rsid w:val="00A85BE6"/>
    <w:rsid w:val="00A85C53"/>
    <w:rsid w:val="00A91915"/>
    <w:rsid w:val="00A92424"/>
    <w:rsid w:val="00A92879"/>
    <w:rsid w:val="00A9442A"/>
    <w:rsid w:val="00A94D23"/>
    <w:rsid w:val="00A97999"/>
    <w:rsid w:val="00AA016F"/>
    <w:rsid w:val="00AA1ED6"/>
    <w:rsid w:val="00AA4BF2"/>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929"/>
    <w:rsid w:val="00B372AA"/>
    <w:rsid w:val="00B40445"/>
    <w:rsid w:val="00B41888"/>
    <w:rsid w:val="00B42BDB"/>
    <w:rsid w:val="00B4408D"/>
    <w:rsid w:val="00B44F69"/>
    <w:rsid w:val="00B45A52"/>
    <w:rsid w:val="00B46175"/>
    <w:rsid w:val="00B47A76"/>
    <w:rsid w:val="00B52ED7"/>
    <w:rsid w:val="00B57AE8"/>
    <w:rsid w:val="00B60143"/>
    <w:rsid w:val="00B610D9"/>
    <w:rsid w:val="00B62AAA"/>
    <w:rsid w:val="00B664C7"/>
    <w:rsid w:val="00B67850"/>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A0132"/>
    <w:rsid w:val="00BA193E"/>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375D"/>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60783"/>
    <w:rsid w:val="00C60D9C"/>
    <w:rsid w:val="00C611E6"/>
    <w:rsid w:val="00C62DAA"/>
    <w:rsid w:val="00C64672"/>
    <w:rsid w:val="00C6587E"/>
    <w:rsid w:val="00C70697"/>
    <w:rsid w:val="00C71467"/>
    <w:rsid w:val="00C72710"/>
    <w:rsid w:val="00C72EF4"/>
    <w:rsid w:val="00C740DE"/>
    <w:rsid w:val="00C75D2F"/>
    <w:rsid w:val="00C766E9"/>
    <w:rsid w:val="00C767BE"/>
    <w:rsid w:val="00C76963"/>
    <w:rsid w:val="00C76E3C"/>
    <w:rsid w:val="00C81568"/>
    <w:rsid w:val="00C8446E"/>
    <w:rsid w:val="00C85D56"/>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51D8"/>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336D"/>
    <w:rsid w:val="00D9475E"/>
    <w:rsid w:val="00D9610F"/>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E07FCC"/>
    <w:rsid w:val="00E110E7"/>
    <w:rsid w:val="00E1142D"/>
    <w:rsid w:val="00E11B20"/>
    <w:rsid w:val="00E130B1"/>
    <w:rsid w:val="00E13151"/>
    <w:rsid w:val="00E1451F"/>
    <w:rsid w:val="00E17F6E"/>
    <w:rsid w:val="00E17FA2"/>
    <w:rsid w:val="00E22330"/>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1264"/>
    <w:rsid w:val="00EB4027"/>
    <w:rsid w:val="00EB4564"/>
    <w:rsid w:val="00EB45A4"/>
    <w:rsid w:val="00EB4EA2"/>
    <w:rsid w:val="00EB5EB4"/>
    <w:rsid w:val="00EB6690"/>
    <w:rsid w:val="00EB7897"/>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43EC"/>
    <w:rsid w:val="00F454EE"/>
    <w:rsid w:val="00F4766C"/>
    <w:rsid w:val="00F507D1"/>
    <w:rsid w:val="00F519CE"/>
    <w:rsid w:val="00F51ADA"/>
    <w:rsid w:val="00F52A16"/>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838"/>
    <w:rsid w:val="00FA2BB3"/>
    <w:rsid w:val="00FA45A3"/>
    <w:rsid w:val="00FB3043"/>
    <w:rsid w:val="00FB341B"/>
    <w:rsid w:val="00FB4C80"/>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11CF"/>
    <w:rsid w:val="00FF2021"/>
    <w:rsid w:val="00FF2E06"/>
    <w:rsid w:val="00FF335B"/>
    <w:rsid w:val="00FF45A5"/>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5NUHHDQN7SK2-1476151046-39751</_dlc_DocId>
    <_dlc_DocIdUrl xmlns="f166a696-7b5b-4ccd-9f0c-ffde0cceec81">
      <Url>https://ericsson.sharepoint.com/sites/star/_layouts/15/DocIdRedir.aspx?ID=5NUHHDQN7SK2-1476151046-39751</Url>
      <Description>5NUHHDQN7SK2-1476151046-39751</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purl.org/dc/elements/1.1/"/>
    <ds:schemaRef ds:uri="http://purl.org/dc/dcmitype/"/>
    <ds:schemaRef ds:uri="http://purl.org/dc/terms/"/>
    <ds:schemaRef ds:uri="f166a696-7b5b-4ccd-9f0c-ffde0cceec8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d8762117-8292-4133-b1c7-eab5c6487cfd"/>
    <ds:schemaRef ds:uri="611109f9-ed58-4498-a270-1fb2086a5321"/>
    <ds:schemaRef ds:uri="http://www.w3.org/XML/1998/namespace"/>
  </ds:schemaRefs>
</ds:datastoreItem>
</file>

<file path=customXml/itemProps3.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6873D7A4-9291-4A95-B59A-95B6FF19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250</TotalTime>
  <Pages>3</Pages>
  <Words>721</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143</cp:revision>
  <cp:lastPrinted>2008-01-31T06:09:00Z</cp:lastPrinted>
  <dcterms:created xsi:type="dcterms:W3CDTF">2019-01-17T15:08:00Z</dcterms:created>
  <dcterms:modified xsi:type="dcterms:W3CDTF">2019-02-14T21:38:00Z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def1d5d2-8773-499c-b2dc-b68d0ddf028e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9216">
    <vt:lpwstr>246</vt:lpwstr>
  </property>
  <property fmtid="{D5CDD505-2E9C-101B-9397-08002B2CF9AE}" pid="29" name="AuthorIds_UIVersion_9728">
    <vt:lpwstr>246</vt:lpwstr>
  </property>
  <property fmtid="{D5CDD505-2E9C-101B-9397-08002B2CF9AE}" pid="30" name="AuthorIds_UIVersion_10752">
    <vt:lpwstr>246</vt:lpwstr>
  </property>
  <property fmtid="{D5CDD505-2E9C-101B-9397-08002B2CF9AE}" pid="31" name="AuthorIds_UIVersion_11264">
    <vt:lpwstr>246</vt:lpwstr>
  </property>
  <property fmtid="{D5CDD505-2E9C-101B-9397-08002B2CF9AE}" pid="32" name="AuthorIds_UIVersion_11776">
    <vt:lpwstr>246</vt:lpwstr>
  </property>
  <property fmtid="{D5CDD505-2E9C-101B-9397-08002B2CF9AE}" pid="33" name="AuthorIds_UIVersion_13312">
    <vt:lpwstr>357</vt:lpwstr>
  </property>
  <property fmtid="{D5CDD505-2E9C-101B-9397-08002B2CF9AE}" pid="34" name="AuthorIds_UIVersion_13824">
    <vt:lpwstr>246</vt:lpwstr>
  </property>
  <property fmtid="{D5CDD505-2E9C-101B-9397-08002B2CF9AE}" pid="35" name="AuthorIds_UIVersion_14848">
    <vt:lpwstr>40</vt:lpwstr>
  </property>
</Properties>
</file>